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0D" w:rsidRDefault="0048170D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8170D" w:rsidRDefault="0048170D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8170D" w:rsidRDefault="0048170D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48170D" w:rsidRDefault="0048170D" w:rsidP="00620D6F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8170D">
        <w:tc>
          <w:tcPr>
            <w:tcW w:w="1384" w:type="dxa"/>
            <w:vMerge w:val="restart"/>
            <w:vAlign w:val="center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8170D">
        <w:tc>
          <w:tcPr>
            <w:tcW w:w="1384" w:type="dxa"/>
            <w:vMerge/>
            <w:vAlign w:val="center"/>
          </w:tcPr>
          <w:p w:rsidR="0048170D" w:rsidRDefault="0048170D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8170D" w:rsidRDefault="0048170D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8170D" w:rsidRDefault="0048170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8170D" w:rsidRDefault="0048170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8170D" w:rsidRDefault="0048170D">
            <w:pPr>
              <w:rPr>
                <w:lang w:eastAsia="en-US"/>
              </w:rPr>
            </w:pPr>
          </w:p>
        </w:tc>
      </w:tr>
      <w:tr w:rsidR="0048170D">
        <w:trPr>
          <w:trHeight w:val="2036"/>
        </w:trPr>
        <w:tc>
          <w:tcPr>
            <w:tcW w:w="1384" w:type="dxa"/>
          </w:tcPr>
          <w:p w:rsidR="0048170D" w:rsidRPr="002F69B7" w:rsidRDefault="0048170D" w:rsidP="00620D6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Ухалова Г.М.</w:t>
            </w:r>
          </w:p>
        </w:tc>
        <w:tc>
          <w:tcPr>
            <w:tcW w:w="1602" w:type="dxa"/>
          </w:tcPr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«Шибаевская</w:t>
            </w:r>
            <w:r w:rsidRPr="002F69B7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48170D" w:rsidRDefault="0048170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48170D" w:rsidRDefault="0048170D">
            <w:pPr>
              <w:rPr>
                <w:lang w:eastAsia="en-US"/>
              </w:rPr>
            </w:pPr>
          </w:p>
          <w:p w:rsidR="0048170D" w:rsidRDefault="0048170D">
            <w:pPr>
              <w:rPr>
                <w:lang w:eastAsia="en-US"/>
              </w:rPr>
            </w:pPr>
            <w:r>
              <w:rPr>
                <w:lang w:eastAsia="en-US"/>
              </w:rPr>
              <w:t>2) Земель</w:t>
            </w:r>
          </w:p>
          <w:p w:rsidR="0048170D" w:rsidRDefault="0048170D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48170D" w:rsidRPr="002F69B7" w:rsidRDefault="0048170D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35,4</w:t>
            </w:r>
          </w:p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389</w:t>
            </w:r>
          </w:p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8170D" w:rsidRDefault="0048170D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48170D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  <w:p w:rsidR="0048170D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37441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48170D" w:rsidRDefault="0048170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48170D" w:rsidRDefault="0048170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Шевроле </w:t>
            </w:r>
          </w:p>
          <w:p w:rsidR="0048170D" w:rsidRDefault="0048170D">
            <w:pPr>
              <w:rPr>
                <w:lang w:eastAsia="en-US"/>
              </w:rPr>
            </w:pPr>
            <w:r>
              <w:rPr>
                <w:lang w:eastAsia="en-US"/>
              </w:rPr>
              <w:t>Ланос</w:t>
            </w: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195088,78</w:t>
            </w: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333333"/>
                <w:lang w:val="en-US" w:eastAsia="en-US"/>
              </w:rPr>
            </w:pPr>
          </w:p>
        </w:tc>
      </w:tr>
      <w:tr w:rsidR="0048170D" w:rsidTr="00E30D0C">
        <w:trPr>
          <w:trHeight w:val="1419"/>
        </w:trPr>
        <w:tc>
          <w:tcPr>
            <w:tcW w:w="1384" w:type="dxa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F641E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8170D" w:rsidRPr="002F69B7" w:rsidRDefault="0048170D" w:rsidP="00F641EE">
            <w:pPr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8170D" w:rsidRDefault="0048170D" w:rsidP="00F641E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48170D" w:rsidRPr="0037441F" w:rsidRDefault="0048170D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8170D" w:rsidRPr="002F69B7" w:rsidRDefault="0048170D" w:rsidP="00F641EE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168047,87</w:t>
            </w: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</w:tr>
      <w:tr w:rsidR="0048170D" w:rsidTr="00E30D0C">
        <w:trPr>
          <w:trHeight w:val="1373"/>
        </w:trPr>
        <w:tc>
          <w:tcPr>
            <w:tcW w:w="1384" w:type="dxa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602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8170D" w:rsidRDefault="0048170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48170D" w:rsidRPr="0037441F" w:rsidRDefault="0048170D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</w:tr>
      <w:tr w:rsidR="0048170D">
        <w:tc>
          <w:tcPr>
            <w:tcW w:w="1384" w:type="dxa"/>
          </w:tcPr>
          <w:p w:rsidR="0048170D" w:rsidRDefault="0048170D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8170D" w:rsidRDefault="0048170D" w:rsidP="0037441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48170D" w:rsidRDefault="0048170D" w:rsidP="0037441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48170D" w:rsidRDefault="0048170D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48170D" w:rsidRDefault="0048170D" w:rsidP="0037441F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48170D" w:rsidRDefault="0048170D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48170D" w:rsidRDefault="0048170D" w:rsidP="0037441F">
            <w:pPr>
              <w:jc w:val="center"/>
              <w:rPr>
                <w:color w:val="800000"/>
                <w:lang w:eastAsia="en-US"/>
              </w:rPr>
            </w:pPr>
          </w:p>
          <w:p w:rsidR="0048170D" w:rsidRDefault="0048170D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48170D" w:rsidRPr="002F69B7" w:rsidRDefault="0048170D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>
            <w:pPr>
              <w:rPr>
                <w:color w:val="800000"/>
                <w:lang w:eastAsia="en-US"/>
              </w:rPr>
            </w:pPr>
          </w:p>
        </w:tc>
      </w:tr>
    </w:tbl>
    <w:p w:rsidR="0048170D" w:rsidRDefault="0048170D" w:rsidP="00620D6F">
      <w:pPr>
        <w:rPr>
          <w:color w:val="800000"/>
        </w:rPr>
      </w:pPr>
    </w:p>
    <w:p w:rsidR="0048170D" w:rsidRDefault="0048170D" w:rsidP="00620D6F"/>
    <w:p w:rsidR="0048170D" w:rsidRDefault="0048170D" w:rsidP="00620D6F"/>
    <w:p w:rsidR="0048170D" w:rsidRDefault="0048170D" w:rsidP="00620D6F"/>
    <w:p w:rsidR="0048170D" w:rsidRDefault="0048170D" w:rsidP="00620D6F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/>
    <w:p w:rsidR="0048170D" w:rsidRDefault="0048170D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8170D" w:rsidRDefault="0048170D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8170D" w:rsidRDefault="0048170D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2014 г. по 31 декабря 2014г.</w:t>
      </w:r>
    </w:p>
    <w:p w:rsidR="0048170D" w:rsidRDefault="0048170D" w:rsidP="00E83F8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8170D">
        <w:tc>
          <w:tcPr>
            <w:tcW w:w="1384" w:type="dxa"/>
            <w:vMerge w:val="restart"/>
            <w:vAlign w:val="center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8170D">
        <w:tc>
          <w:tcPr>
            <w:tcW w:w="1384" w:type="dxa"/>
            <w:vMerge/>
            <w:vAlign w:val="center"/>
          </w:tcPr>
          <w:p w:rsidR="0048170D" w:rsidRDefault="0048170D" w:rsidP="00BB3F3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8170D" w:rsidRDefault="0048170D" w:rsidP="00BB3F3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8170D" w:rsidRPr="002F69B7" w:rsidRDefault="0048170D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8170D" w:rsidRDefault="0048170D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8170D" w:rsidRDefault="0048170D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8170D" w:rsidRDefault="0048170D" w:rsidP="00BB3F36">
            <w:pPr>
              <w:rPr>
                <w:lang w:eastAsia="en-US"/>
              </w:rPr>
            </w:pPr>
          </w:p>
        </w:tc>
      </w:tr>
      <w:tr w:rsidR="0048170D">
        <w:trPr>
          <w:trHeight w:val="2036"/>
        </w:trPr>
        <w:tc>
          <w:tcPr>
            <w:tcW w:w="1384" w:type="dxa"/>
          </w:tcPr>
          <w:p w:rsidR="0048170D" w:rsidRPr="002F69B7" w:rsidRDefault="0048170D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Рудничен-ко С.В.</w:t>
            </w:r>
          </w:p>
        </w:tc>
        <w:tc>
          <w:tcPr>
            <w:tcW w:w="1602" w:type="dxa"/>
          </w:tcPr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Исполняю-щий обязанностид</w:t>
            </w:r>
            <w:r w:rsidRPr="002F69B7">
              <w:rPr>
                <w:color w:val="333333"/>
                <w:lang w:eastAsia="en-US"/>
              </w:rPr>
              <w:t>иректор</w:t>
            </w:r>
            <w:r>
              <w:rPr>
                <w:color w:val="333333"/>
                <w:lang w:eastAsia="en-US"/>
              </w:rPr>
              <w:t>а</w:t>
            </w:r>
            <w:r w:rsidRPr="002F69B7">
              <w:rPr>
                <w:color w:val="333333"/>
                <w:lang w:eastAsia="en-US"/>
              </w:rPr>
              <w:t xml:space="preserve"> МКОУ Шибаевской ООШ</w:t>
            </w:r>
          </w:p>
        </w:tc>
        <w:tc>
          <w:tcPr>
            <w:tcW w:w="1079" w:type="dxa"/>
          </w:tcPr>
          <w:p w:rsidR="0048170D" w:rsidRDefault="0048170D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48170D" w:rsidRDefault="0048170D" w:rsidP="00BB3F36">
            <w:pPr>
              <w:rPr>
                <w:lang w:eastAsia="en-US"/>
              </w:rPr>
            </w:pPr>
          </w:p>
          <w:p w:rsidR="0048170D" w:rsidRDefault="0048170D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2) Квар-</w:t>
            </w:r>
          </w:p>
          <w:p w:rsidR="0048170D" w:rsidRDefault="0048170D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48170D" w:rsidRPr="002F69B7" w:rsidRDefault="0048170D" w:rsidP="00BB3F36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48170D" w:rsidRPr="002F69B7" w:rsidRDefault="0048170D" w:rsidP="00D123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29,5</w:t>
            </w:r>
          </w:p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31,5</w:t>
            </w:r>
          </w:p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8170D" w:rsidRDefault="0048170D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48170D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  <w:p w:rsidR="0048170D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  <w:p w:rsidR="0048170D" w:rsidRPr="002F69B7" w:rsidRDefault="0048170D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48170D" w:rsidRDefault="0048170D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48170D" w:rsidRDefault="0048170D" w:rsidP="00BB3F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48170D" w:rsidRDefault="0048170D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48170D" w:rsidRPr="002F69B7" w:rsidRDefault="0048170D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399846,12</w:t>
            </w:r>
          </w:p>
        </w:tc>
        <w:tc>
          <w:tcPr>
            <w:tcW w:w="1740" w:type="dxa"/>
          </w:tcPr>
          <w:p w:rsidR="0048170D" w:rsidRPr="002F69B7" w:rsidRDefault="0048170D" w:rsidP="00BB3F36">
            <w:pPr>
              <w:rPr>
                <w:color w:val="333333"/>
                <w:lang w:val="en-US" w:eastAsia="en-US"/>
              </w:rPr>
            </w:pPr>
          </w:p>
        </w:tc>
      </w:tr>
      <w:tr w:rsidR="0048170D">
        <w:trPr>
          <w:trHeight w:val="880"/>
        </w:trPr>
        <w:tc>
          <w:tcPr>
            <w:tcW w:w="1384" w:type="dxa"/>
          </w:tcPr>
          <w:p w:rsidR="0048170D" w:rsidRDefault="0048170D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jc w:val="center"/>
              <w:rPr>
                <w:color w:val="800000"/>
                <w:lang w:eastAsia="en-US"/>
              </w:rPr>
            </w:pPr>
          </w:p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8170D" w:rsidRDefault="0048170D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Квартира</w:t>
            </w:r>
          </w:p>
          <w:p w:rsidR="0048170D" w:rsidRPr="0037441F" w:rsidRDefault="0048170D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8170D" w:rsidRPr="002F69B7" w:rsidRDefault="0048170D" w:rsidP="00D1235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29,5</w:t>
            </w:r>
          </w:p>
        </w:tc>
        <w:tc>
          <w:tcPr>
            <w:tcW w:w="1080" w:type="dxa"/>
          </w:tcPr>
          <w:p w:rsidR="0048170D" w:rsidRDefault="0048170D" w:rsidP="00BB3F36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48170D" w:rsidRPr="002F69B7" w:rsidRDefault="0048170D" w:rsidP="00D1235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470392,06</w:t>
            </w:r>
          </w:p>
        </w:tc>
        <w:tc>
          <w:tcPr>
            <w:tcW w:w="1740" w:type="dxa"/>
          </w:tcPr>
          <w:p w:rsidR="0048170D" w:rsidRPr="002F69B7" w:rsidRDefault="0048170D" w:rsidP="00BB3F36">
            <w:pPr>
              <w:rPr>
                <w:color w:val="800000"/>
                <w:lang w:eastAsia="en-US"/>
              </w:rPr>
            </w:pPr>
          </w:p>
        </w:tc>
      </w:tr>
    </w:tbl>
    <w:p w:rsidR="0048170D" w:rsidRDefault="0048170D"/>
    <w:p w:rsidR="0048170D" w:rsidRDefault="0048170D"/>
    <w:sectPr w:rsidR="0048170D" w:rsidSect="00F641E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6F"/>
    <w:rsid w:val="00086330"/>
    <w:rsid w:val="00103F18"/>
    <w:rsid w:val="002D2BE6"/>
    <w:rsid w:val="002F69B7"/>
    <w:rsid w:val="0037441F"/>
    <w:rsid w:val="003773CF"/>
    <w:rsid w:val="0048170D"/>
    <w:rsid w:val="004C7769"/>
    <w:rsid w:val="00522EDD"/>
    <w:rsid w:val="005816FF"/>
    <w:rsid w:val="005A5B60"/>
    <w:rsid w:val="00620D6F"/>
    <w:rsid w:val="00636057"/>
    <w:rsid w:val="006A45CE"/>
    <w:rsid w:val="006A57A5"/>
    <w:rsid w:val="0071058F"/>
    <w:rsid w:val="00715224"/>
    <w:rsid w:val="009C1024"/>
    <w:rsid w:val="00B31D49"/>
    <w:rsid w:val="00B538BF"/>
    <w:rsid w:val="00BB3F36"/>
    <w:rsid w:val="00BB73AF"/>
    <w:rsid w:val="00C165F1"/>
    <w:rsid w:val="00CA3E9A"/>
    <w:rsid w:val="00CA60E9"/>
    <w:rsid w:val="00D12355"/>
    <w:rsid w:val="00DB45E4"/>
    <w:rsid w:val="00E30D0C"/>
    <w:rsid w:val="00E83F81"/>
    <w:rsid w:val="00EC4D5B"/>
    <w:rsid w:val="00F641EE"/>
    <w:rsid w:val="00F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0D6F"/>
    <w:pPr>
      <w:ind w:left="720"/>
    </w:pPr>
  </w:style>
  <w:style w:type="table" w:styleId="TableGrid">
    <w:name w:val="Table Grid"/>
    <w:basedOn w:val="TableNormal"/>
    <w:uiPriority w:val="99"/>
    <w:rsid w:val="00620D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3</Pages>
  <Words>298</Words>
  <Characters>1703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2014-05-07T09:25:00Z</dcterms:created>
  <dcterms:modified xsi:type="dcterms:W3CDTF">2016-04-29T06:23:00Z</dcterms:modified>
</cp:coreProperties>
</file>